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6F4" w:rsidRDefault="00F326F4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F326F4" w:rsidRPr="007454DA" w:rsidRDefault="00F326F4">
      <w:pPr>
        <w:pStyle w:val="a4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АДМИНИСТРАЦИЯ УНЕЧСКОГО РАЙОНА БРЯНСКОЙ ОБЛАСТИ</w:t>
      </w:r>
    </w:p>
    <w:p w:rsidR="00F326F4" w:rsidRDefault="00CF1C29">
      <w:pPr>
        <w:pStyle w:val="a4"/>
        <w:spacing w:before="120"/>
        <w:rPr>
          <w:rFonts w:ascii="Arial" w:hAnsi="Arial"/>
          <w:b/>
          <w:bCs/>
          <w:spacing w:val="40"/>
        </w:rPr>
      </w:pPr>
      <w:r>
        <w:rPr>
          <w:rFonts w:ascii="Arial" w:hAnsi="Arial"/>
          <w:b/>
          <w:bCs/>
          <w:spacing w:val="40"/>
        </w:rPr>
        <w:t>ПОСТАНОВЛЕНИЕ</w:t>
      </w:r>
    </w:p>
    <w:p w:rsidR="00F326F4" w:rsidRPr="007454DA" w:rsidRDefault="00F326F4">
      <w:pPr>
        <w:rPr>
          <w:rFonts w:ascii="Times New Roman" w:hAnsi="Times New Roman" w:cs="Times New Roman"/>
        </w:rPr>
      </w:pPr>
    </w:p>
    <w:p w:rsidR="00F326F4" w:rsidRDefault="00F326F4" w:rsidP="00076F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</w:t>
      </w:r>
      <w:r w:rsidR="00E11C2D">
        <w:rPr>
          <w:rFonts w:ascii="Times New Roman" w:hAnsi="Times New Roman" w:cs="Times New Roman"/>
        </w:rPr>
        <w:t>09.04.2019</w:t>
      </w:r>
      <w:r>
        <w:rPr>
          <w:rFonts w:ascii="Times New Roman" w:hAnsi="Times New Roman" w:cs="Times New Roman"/>
        </w:rPr>
        <w:t>_ № __</w:t>
      </w:r>
      <w:r w:rsidR="00E11C2D">
        <w:rPr>
          <w:rFonts w:ascii="Times New Roman" w:hAnsi="Times New Roman" w:cs="Times New Roman"/>
        </w:rPr>
        <w:t>103</w:t>
      </w:r>
      <w:r>
        <w:rPr>
          <w:rFonts w:ascii="Times New Roman" w:hAnsi="Times New Roman" w:cs="Times New Roman"/>
        </w:rPr>
        <w:t>____</w:t>
      </w:r>
    </w:p>
    <w:p w:rsidR="00F326F4" w:rsidRDefault="00D33126" w:rsidP="00076FFA">
      <w:r>
        <w:rPr>
          <w:rFonts w:ascii="Times New Roman" w:hAnsi="Times New Roman" w:cs="Times New Roman"/>
        </w:rPr>
        <w:t xml:space="preserve">г. Унеча </w:t>
      </w:r>
      <w:r w:rsidR="00F326F4">
        <w:rPr>
          <w:rFonts w:ascii="Times New Roman" w:hAnsi="Times New Roman" w:cs="Times New Roman"/>
        </w:rPr>
        <w:t xml:space="preserve"> Брянской области</w:t>
      </w:r>
    </w:p>
    <w:p w:rsidR="00F326F4" w:rsidRDefault="00F326F4"/>
    <w:p w:rsidR="00F326F4" w:rsidRDefault="00F326F4">
      <w:pPr>
        <w:sectPr w:rsidR="00F326F4" w:rsidSect="00AA4EFD">
          <w:type w:val="continuous"/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3B0BA4" w:rsidRPr="003B0BA4" w:rsidRDefault="003B0BA4" w:rsidP="003B0B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BA4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044E3B">
        <w:rPr>
          <w:rFonts w:ascii="Times New Roman" w:hAnsi="Times New Roman" w:cs="Times New Roman"/>
          <w:sz w:val="28"/>
          <w:szCs w:val="28"/>
        </w:rPr>
        <w:t xml:space="preserve"> внесении изменений в </w:t>
      </w:r>
      <w:r w:rsidR="00CF1C2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44E3B" w:rsidRDefault="00044E3B" w:rsidP="003B0B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Унечского района</w:t>
      </w:r>
    </w:p>
    <w:p w:rsidR="00CF1C29" w:rsidRDefault="00044E3B" w:rsidP="00CF1C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</w:t>
      </w:r>
      <w:r w:rsidR="00CF1C29">
        <w:rPr>
          <w:rFonts w:ascii="Times New Roman" w:hAnsi="Times New Roman" w:cs="Times New Roman"/>
          <w:sz w:val="28"/>
          <w:szCs w:val="28"/>
        </w:rPr>
        <w:t xml:space="preserve">создании Комиссии </w:t>
      </w:r>
      <w:proofErr w:type="gramStart"/>
      <w:r w:rsidR="00CF1C2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CF1C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1C29" w:rsidRDefault="00CF1C29" w:rsidP="00CF1C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экономическому развитию</w:t>
      </w:r>
    </w:p>
    <w:p w:rsidR="00CF1C29" w:rsidRDefault="00CF1C29" w:rsidP="00F1523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Унечского района</w:t>
      </w:r>
      <w:r w:rsidR="00F15233">
        <w:rPr>
          <w:rFonts w:ascii="Times New Roman" w:hAnsi="Times New Roman" w:cs="Times New Roman"/>
          <w:sz w:val="28"/>
          <w:szCs w:val="28"/>
        </w:rPr>
        <w:t>» от 07.04.2010 № 62</w:t>
      </w:r>
    </w:p>
    <w:p w:rsidR="00874E0E" w:rsidRDefault="00874E0E" w:rsidP="00E176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</w:t>
      </w:r>
      <w:r w:rsidR="00570585">
        <w:rPr>
          <w:rFonts w:ascii="Times New Roman" w:hAnsi="Times New Roman" w:cs="Times New Roman"/>
          <w:sz w:val="28"/>
          <w:szCs w:val="28"/>
        </w:rPr>
        <w:t>акции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</w:t>
      </w:r>
      <w:proofErr w:type="gramEnd"/>
    </w:p>
    <w:p w:rsidR="005F433C" w:rsidRDefault="00874E0E" w:rsidP="00E176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Унечского района от 09.02.2016 № 19) </w:t>
      </w:r>
    </w:p>
    <w:p w:rsidR="005F433C" w:rsidRDefault="005F433C" w:rsidP="005F433C">
      <w:pPr>
        <w:spacing w:line="240" w:lineRule="auto"/>
        <w:ind w:left="1134" w:right="567"/>
        <w:rPr>
          <w:rFonts w:ascii="Times New Roman" w:hAnsi="Times New Roman"/>
          <w:bCs/>
          <w:sz w:val="24"/>
        </w:rPr>
      </w:pPr>
    </w:p>
    <w:p w:rsidR="003B0BA4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20273">
        <w:rPr>
          <w:rFonts w:ascii="Times New Roman" w:hAnsi="Times New Roman" w:cs="Times New Roman"/>
          <w:sz w:val="24"/>
        </w:rPr>
        <w:t xml:space="preserve">В </w:t>
      </w:r>
      <w:r w:rsidR="00044E3B">
        <w:rPr>
          <w:rFonts w:ascii="Times New Roman" w:hAnsi="Times New Roman" w:cs="Times New Roman"/>
          <w:sz w:val="24"/>
        </w:rPr>
        <w:t>связи с произошедшими кадровыми изменениями, руководствуясь статьей 8 и пунктом 3 статьи 42 Устава муниципального образования «Унечский муниципальный район»</w:t>
      </w:r>
    </w:p>
    <w:p w:rsidR="009074E8" w:rsidRDefault="009074E8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9074E8" w:rsidRDefault="009074E8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ПОСТАНОВЛЯЮ:</w:t>
      </w:r>
    </w:p>
    <w:p w:rsidR="009074E8" w:rsidRPr="00A20273" w:rsidRDefault="009074E8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15B8D" w:rsidRDefault="003B0BA4" w:rsidP="00E70F8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20273">
        <w:rPr>
          <w:rFonts w:ascii="Times New Roman" w:hAnsi="Times New Roman" w:cs="Times New Roman"/>
          <w:sz w:val="24"/>
        </w:rPr>
        <w:t xml:space="preserve">1. </w:t>
      </w:r>
      <w:r w:rsidR="00874E0E">
        <w:rPr>
          <w:rFonts w:ascii="Times New Roman" w:hAnsi="Times New Roman" w:cs="Times New Roman"/>
          <w:sz w:val="24"/>
        </w:rPr>
        <w:t xml:space="preserve">Приложение к постановлению </w:t>
      </w:r>
      <w:r w:rsidR="00E70F87">
        <w:rPr>
          <w:rFonts w:ascii="Times New Roman" w:hAnsi="Times New Roman" w:cs="Times New Roman"/>
          <w:sz w:val="24"/>
        </w:rPr>
        <w:t xml:space="preserve"> от 07.04.2010 № 62 </w:t>
      </w:r>
      <w:r w:rsidR="00874E0E">
        <w:rPr>
          <w:rFonts w:ascii="Times New Roman" w:hAnsi="Times New Roman" w:cs="Times New Roman"/>
          <w:sz w:val="24"/>
        </w:rPr>
        <w:t>«О создании</w:t>
      </w:r>
      <w:r w:rsidR="009074E8">
        <w:rPr>
          <w:rFonts w:ascii="Times New Roman" w:hAnsi="Times New Roman" w:cs="Times New Roman"/>
          <w:sz w:val="24"/>
        </w:rPr>
        <w:t xml:space="preserve"> </w:t>
      </w:r>
      <w:r w:rsidR="00874E0E">
        <w:rPr>
          <w:rFonts w:ascii="Times New Roman" w:hAnsi="Times New Roman" w:cs="Times New Roman"/>
          <w:sz w:val="24"/>
        </w:rPr>
        <w:t>К</w:t>
      </w:r>
      <w:r w:rsidR="009074E8">
        <w:rPr>
          <w:rFonts w:ascii="Times New Roman" w:hAnsi="Times New Roman" w:cs="Times New Roman"/>
          <w:sz w:val="24"/>
        </w:rPr>
        <w:t>омиссии по экономическому развитию Унечского района</w:t>
      </w:r>
      <w:r w:rsidR="00874E0E">
        <w:rPr>
          <w:rFonts w:ascii="Times New Roman" w:hAnsi="Times New Roman" w:cs="Times New Roman"/>
          <w:sz w:val="24"/>
        </w:rPr>
        <w:t>»</w:t>
      </w:r>
      <w:r w:rsidR="00E70F87">
        <w:rPr>
          <w:rFonts w:ascii="Times New Roman" w:hAnsi="Times New Roman" w:cs="Times New Roman"/>
          <w:sz w:val="24"/>
        </w:rPr>
        <w:t xml:space="preserve"> </w:t>
      </w:r>
      <w:r w:rsidR="00E70F87" w:rsidRPr="00E70F87">
        <w:rPr>
          <w:rFonts w:ascii="Times New Roman" w:hAnsi="Times New Roman" w:cs="Times New Roman"/>
          <w:sz w:val="24"/>
        </w:rPr>
        <w:t>(в редакции постановления администрации</w:t>
      </w:r>
      <w:r w:rsidR="00E70F87">
        <w:rPr>
          <w:rFonts w:ascii="Times New Roman" w:hAnsi="Times New Roman" w:cs="Times New Roman"/>
          <w:sz w:val="24"/>
        </w:rPr>
        <w:t xml:space="preserve">  </w:t>
      </w:r>
      <w:r w:rsidR="00E70F87" w:rsidRPr="00E70F87">
        <w:rPr>
          <w:rFonts w:ascii="Times New Roman" w:hAnsi="Times New Roman" w:cs="Times New Roman"/>
          <w:sz w:val="24"/>
        </w:rPr>
        <w:t>Унечского района от 09.02.2016 № 19</w:t>
      </w:r>
      <w:r w:rsidR="00E70F87">
        <w:rPr>
          <w:rFonts w:ascii="Times New Roman" w:hAnsi="Times New Roman" w:cs="Times New Roman"/>
          <w:sz w:val="24"/>
        </w:rPr>
        <w:t xml:space="preserve">) изложить в </w:t>
      </w:r>
      <w:r w:rsidR="00895FC4">
        <w:rPr>
          <w:rFonts w:ascii="Times New Roman" w:hAnsi="Times New Roman" w:cs="Times New Roman"/>
          <w:sz w:val="24"/>
        </w:rPr>
        <w:t>новой редакции согласно приложени</w:t>
      </w:r>
      <w:r w:rsidR="00872A2D">
        <w:rPr>
          <w:rFonts w:ascii="Times New Roman" w:hAnsi="Times New Roman" w:cs="Times New Roman"/>
          <w:sz w:val="24"/>
        </w:rPr>
        <w:t>ю</w:t>
      </w:r>
      <w:r w:rsidR="00E70F87">
        <w:rPr>
          <w:rFonts w:ascii="Times New Roman" w:hAnsi="Times New Roman" w:cs="Times New Roman"/>
          <w:sz w:val="24"/>
        </w:rPr>
        <w:t>.</w:t>
      </w:r>
    </w:p>
    <w:p w:rsidR="009D323A" w:rsidRDefault="009074E8" w:rsidP="009D323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реализацией Плана первоочередных мероприятий по обеспечению устойчивого развития экономики и социальной стабильности Унечского района</w:t>
      </w:r>
      <w:r w:rsidR="00B74A8B">
        <w:rPr>
          <w:rFonts w:ascii="Times New Roman" w:hAnsi="Times New Roman" w:cs="Times New Roman"/>
          <w:sz w:val="24"/>
        </w:rPr>
        <w:t xml:space="preserve"> возложить на</w:t>
      </w:r>
      <w:r w:rsidR="009D323A" w:rsidRPr="009D323A">
        <w:rPr>
          <w:rFonts w:ascii="Times New Roman" w:hAnsi="Times New Roman" w:cs="Times New Roman"/>
          <w:sz w:val="24"/>
        </w:rPr>
        <w:t xml:space="preserve"> </w:t>
      </w:r>
      <w:r w:rsidR="009D323A">
        <w:rPr>
          <w:rFonts w:ascii="Times New Roman" w:hAnsi="Times New Roman" w:cs="Times New Roman"/>
          <w:sz w:val="24"/>
        </w:rPr>
        <w:t xml:space="preserve">ведущего специалиста сектора по экономическому анализу и прогнозированию </w:t>
      </w:r>
      <w:proofErr w:type="spellStart"/>
      <w:r w:rsidR="009D323A">
        <w:rPr>
          <w:rFonts w:ascii="Times New Roman" w:hAnsi="Times New Roman" w:cs="Times New Roman"/>
          <w:sz w:val="24"/>
        </w:rPr>
        <w:t>Пилипушко</w:t>
      </w:r>
      <w:proofErr w:type="spellEnd"/>
      <w:r w:rsidR="009D323A">
        <w:rPr>
          <w:rFonts w:ascii="Times New Roman" w:hAnsi="Times New Roman" w:cs="Times New Roman"/>
          <w:sz w:val="24"/>
        </w:rPr>
        <w:t xml:space="preserve"> О.А.                          </w:t>
      </w:r>
    </w:p>
    <w:p w:rsidR="002577F2" w:rsidRDefault="00135487" w:rsidP="00F16C0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2577F2">
        <w:rPr>
          <w:rFonts w:ascii="Times New Roman" w:hAnsi="Times New Roman" w:cs="Times New Roman"/>
          <w:sz w:val="24"/>
        </w:rPr>
        <w:t xml:space="preserve">. Опубликовать настоящее постановление </w:t>
      </w:r>
      <w:r w:rsidR="00FD6C51">
        <w:rPr>
          <w:rFonts w:ascii="Times New Roman" w:hAnsi="Times New Roman" w:cs="Times New Roman"/>
          <w:sz w:val="24"/>
        </w:rPr>
        <w:t>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района.</w:t>
      </w:r>
    </w:p>
    <w:p w:rsidR="00FD6C51" w:rsidRDefault="00135487" w:rsidP="00F16C0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FD6C51">
        <w:rPr>
          <w:rFonts w:ascii="Times New Roman" w:hAnsi="Times New Roman" w:cs="Times New Roman"/>
          <w:sz w:val="24"/>
        </w:rPr>
        <w:t xml:space="preserve">. Данное постановление вступает в силу </w:t>
      </w:r>
      <w:proofErr w:type="gramStart"/>
      <w:r w:rsidR="00FD6C51">
        <w:rPr>
          <w:rFonts w:ascii="Times New Roman" w:hAnsi="Times New Roman" w:cs="Times New Roman"/>
          <w:sz w:val="24"/>
        </w:rPr>
        <w:t xml:space="preserve">с </w:t>
      </w:r>
      <w:r>
        <w:rPr>
          <w:rFonts w:ascii="Times New Roman" w:hAnsi="Times New Roman" w:cs="Times New Roman"/>
          <w:sz w:val="24"/>
        </w:rPr>
        <w:t>даты</w:t>
      </w:r>
      <w:proofErr w:type="gramEnd"/>
      <w:r w:rsidR="00FD6C51">
        <w:rPr>
          <w:rFonts w:ascii="Times New Roman" w:hAnsi="Times New Roman" w:cs="Times New Roman"/>
          <w:sz w:val="24"/>
        </w:rPr>
        <w:t xml:space="preserve"> его подписания.</w:t>
      </w:r>
    </w:p>
    <w:p w:rsidR="00FD6C51" w:rsidRDefault="00AF21DE" w:rsidP="00F16C0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FD6C51">
        <w:rPr>
          <w:rFonts w:ascii="Times New Roman" w:hAnsi="Times New Roman" w:cs="Times New Roman"/>
          <w:sz w:val="24"/>
        </w:rPr>
        <w:t xml:space="preserve">. </w:t>
      </w:r>
      <w:proofErr w:type="gramStart"/>
      <w:r w:rsidR="00BD3BEE" w:rsidRPr="00BD3BEE">
        <w:rPr>
          <w:rFonts w:ascii="Times New Roman" w:hAnsi="Times New Roman" w:cs="Times New Roman"/>
          <w:sz w:val="24"/>
        </w:rPr>
        <w:t>Контроль за</w:t>
      </w:r>
      <w:proofErr w:type="gramEnd"/>
      <w:r w:rsidR="00BD3BEE" w:rsidRPr="00BD3BEE">
        <w:rPr>
          <w:rFonts w:ascii="Times New Roman" w:hAnsi="Times New Roman" w:cs="Times New Roman"/>
          <w:sz w:val="24"/>
        </w:rPr>
        <w:t xml:space="preserve"> </w:t>
      </w:r>
      <w:r w:rsidR="00874E0E">
        <w:rPr>
          <w:rFonts w:ascii="Times New Roman" w:hAnsi="Times New Roman" w:cs="Times New Roman"/>
          <w:sz w:val="24"/>
        </w:rPr>
        <w:t>ис</w:t>
      </w:r>
      <w:r w:rsidR="00BD3BEE" w:rsidRPr="00BD3BEE">
        <w:rPr>
          <w:rFonts w:ascii="Times New Roman" w:hAnsi="Times New Roman" w:cs="Times New Roman"/>
          <w:sz w:val="24"/>
        </w:rPr>
        <w:t xml:space="preserve">полнением настоящего </w:t>
      </w:r>
      <w:r w:rsidR="00BD3BEE">
        <w:rPr>
          <w:rFonts w:ascii="Times New Roman" w:hAnsi="Times New Roman" w:cs="Times New Roman"/>
          <w:sz w:val="24"/>
        </w:rPr>
        <w:t>постановления</w:t>
      </w:r>
      <w:r w:rsidR="00BD3BEE" w:rsidRPr="00BD3BEE">
        <w:rPr>
          <w:rFonts w:ascii="Times New Roman" w:hAnsi="Times New Roman" w:cs="Times New Roman"/>
          <w:sz w:val="24"/>
        </w:rPr>
        <w:t xml:space="preserve"> оставляю за собой.</w:t>
      </w:r>
    </w:p>
    <w:p w:rsidR="00A04349" w:rsidRDefault="00A04349" w:rsidP="00A04349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A04349" w:rsidRPr="00A04349" w:rsidRDefault="00A04349" w:rsidP="00A04349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745DE0" w:rsidRPr="003B0BA4" w:rsidRDefault="00745DE0" w:rsidP="003B0BA4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745DE0" w:rsidRPr="003B0BA4" w:rsidSect="00DA003A">
          <w:type w:val="continuous"/>
          <w:pgSz w:w="11906" w:h="16838" w:code="9"/>
          <w:pgMar w:top="1134" w:right="567" w:bottom="1134" w:left="1134" w:header="709" w:footer="709" w:gutter="0"/>
          <w:cols w:space="708"/>
          <w:formProt w:val="0"/>
          <w:docGrid w:linePitch="360"/>
        </w:sectPr>
      </w:pPr>
    </w:p>
    <w:tbl>
      <w:tblPr>
        <w:tblW w:w="10693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2"/>
        <w:gridCol w:w="2221"/>
      </w:tblGrid>
      <w:tr w:rsidR="003B0BA4" w:rsidRPr="003B0BA4" w:rsidTr="000F08AC">
        <w:tc>
          <w:tcPr>
            <w:tcW w:w="8472" w:type="dxa"/>
            <w:tcBorders>
              <w:top w:val="nil"/>
              <w:bottom w:val="nil"/>
              <w:right w:val="nil"/>
            </w:tcBorders>
          </w:tcPr>
          <w:p w:rsidR="003B0BA4" w:rsidRPr="00DA4E84" w:rsidRDefault="00BB68C7" w:rsidP="003B0BA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A4E84">
              <w:rPr>
                <w:rFonts w:ascii="Times New Roman" w:hAnsi="Times New Roman" w:cs="Times New Roman"/>
                <w:sz w:val="24"/>
              </w:rPr>
              <w:lastRenderedPageBreak/>
              <w:t>И.о</w:t>
            </w:r>
            <w:proofErr w:type="spellEnd"/>
            <w:r w:rsidRPr="00DA4E84">
              <w:rPr>
                <w:rFonts w:ascii="Times New Roman" w:hAnsi="Times New Roman" w:cs="Times New Roman"/>
                <w:sz w:val="24"/>
              </w:rPr>
              <w:t>.</w:t>
            </w:r>
            <w:r w:rsidR="00DA4E8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A4E84">
              <w:rPr>
                <w:rFonts w:ascii="Times New Roman" w:hAnsi="Times New Roman" w:cs="Times New Roman"/>
                <w:sz w:val="24"/>
              </w:rPr>
              <w:t>главы</w:t>
            </w:r>
            <w:r w:rsidR="003B0BA4" w:rsidRPr="00DA4E84">
              <w:rPr>
                <w:rFonts w:ascii="Times New Roman" w:hAnsi="Times New Roman" w:cs="Times New Roman"/>
                <w:sz w:val="24"/>
              </w:rPr>
              <w:t xml:space="preserve"> администрации Унечского района</w:t>
            </w:r>
            <w:r w:rsidR="000F08AC" w:rsidRPr="00DA4E84">
              <w:rPr>
                <w:rFonts w:ascii="Times New Roman" w:hAnsi="Times New Roman" w:cs="Times New Roman"/>
                <w:sz w:val="24"/>
              </w:rPr>
              <w:t xml:space="preserve">                  </w:t>
            </w:r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3B0BA4" w:rsidRPr="00DA4E84" w:rsidRDefault="00BB68C7" w:rsidP="003B0BA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A4E84">
              <w:rPr>
                <w:rFonts w:ascii="Times New Roman" w:hAnsi="Times New Roman" w:cs="Times New Roman"/>
                <w:sz w:val="24"/>
              </w:rPr>
              <w:t>Ф.Н.Таранов</w:t>
            </w:r>
            <w:proofErr w:type="spellEnd"/>
          </w:p>
        </w:tc>
      </w:tr>
    </w:tbl>
    <w:p w:rsidR="00782B9A" w:rsidRDefault="00782B9A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E11C2D" w:rsidRDefault="00E11C2D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E11C2D" w:rsidRDefault="00E11C2D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E11C2D" w:rsidRDefault="00E11C2D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E11C2D" w:rsidRDefault="00E11C2D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E11C2D" w:rsidRDefault="00E11C2D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E11C2D" w:rsidRDefault="00E11C2D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E11C2D" w:rsidRDefault="00E11C2D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E11C2D" w:rsidRDefault="00E11C2D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E11C2D" w:rsidRDefault="00E11C2D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E11C2D" w:rsidRDefault="00E11C2D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E11C2D" w:rsidRDefault="00E11C2D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E11C2D" w:rsidRPr="00E11C2D" w:rsidRDefault="00156507" w:rsidP="00E11C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lastRenderedPageBreak/>
        <w:t xml:space="preserve"> </w:t>
      </w:r>
      <w:r w:rsidR="00E11C2D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</w:t>
      </w:r>
      <w:r w:rsidR="00E11C2D" w:rsidRPr="00E11C2D">
        <w:rPr>
          <w:rFonts w:ascii="Times New Roman" w:hAnsi="Times New Roman" w:cs="Times New Roman"/>
          <w:sz w:val="28"/>
          <w:szCs w:val="28"/>
        </w:rPr>
        <w:t>Приложение</w:t>
      </w:r>
    </w:p>
    <w:p w:rsidR="00E11C2D" w:rsidRPr="00E11C2D" w:rsidRDefault="00E11C2D" w:rsidP="00E11C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C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к постановлению администрации</w:t>
      </w:r>
    </w:p>
    <w:p w:rsidR="00E11C2D" w:rsidRPr="00E11C2D" w:rsidRDefault="00E11C2D" w:rsidP="00E11C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C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Унечского района</w:t>
      </w:r>
    </w:p>
    <w:p w:rsidR="00E11C2D" w:rsidRPr="00E11C2D" w:rsidRDefault="00E11C2D" w:rsidP="00E11C2D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11C2D">
        <w:rPr>
          <w:rFonts w:ascii="Times New Roman" w:hAnsi="Times New Roman" w:cs="Times New Roman"/>
          <w:sz w:val="28"/>
          <w:szCs w:val="28"/>
        </w:rPr>
        <w:t xml:space="preserve">«   </w:t>
      </w:r>
      <w:r>
        <w:rPr>
          <w:rFonts w:ascii="Times New Roman" w:hAnsi="Times New Roman" w:cs="Times New Roman"/>
          <w:sz w:val="28"/>
          <w:szCs w:val="28"/>
        </w:rPr>
        <w:t>103</w:t>
      </w:r>
      <w:r w:rsidRPr="00E11C2D">
        <w:rPr>
          <w:rFonts w:ascii="Times New Roman" w:hAnsi="Times New Roman" w:cs="Times New Roman"/>
          <w:sz w:val="28"/>
          <w:szCs w:val="28"/>
        </w:rPr>
        <w:t xml:space="preserve">   »  </w:t>
      </w:r>
      <w:bookmarkStart w:id="0" w:name="_GoBack"/>
      <w:bookmarkEnd w:id="0"/>
      <w:r w:rsidRPr="00E11C2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09.04.</w:t>
      </w:r>
      <w:r w:rsidRPr="00E11C2D">
        <w:rPr>
          <w:rFonts w:ascii="Times New Roman" w:hAnsi="Times New Roman" w:cs="Times New Roman"/>
          <w:sz w:val="28"/>
          <w:szCs w:val="28"/>
        </w:rPr>
        <w:t>__ 2019 № _</w:t>
      </w:r>
      <w:r>
        <w:rPr>
          <w:rFonts w:ascii="Times New Roman" w:hAnsi="Times New Roman" w:cs="Times New Roman"/>
          <w:sz w:val="28"/>
          <w:szCs w:val="28"/>
        </w:rPr>
        <w:t>103</w:t>
      </w:r>
      <w:r w:rsidRPr="00E11C2D">
        <w:rPr>
          <w:rFonts w:ascii="Times New Roman" w:hAnsi="Times New Roman" w:cs="Times New Roman"/>
          <w:sz w:val="28"/>
          <w:szCs w:val="28"/>
        </w:rPr>
        <w:t>__</w:t>
      </w:r>
    </w:p>
    <w:p w:rsidR="00E11C2D" w:rsidRPr="00E11C2D" w:rsidRDefault="00E11C2D" w:rsidP="00E11C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1C2D" w:rsidRPr="00E11C2D" w:rsidRDefault="00E11C2D" w:rsidP="00E11C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1C2D" w:rsidRPr="00E11C2D" w:rsidRDefault="00E11C2D" w:rsidP="00E11C2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11C2D">
        <w:rPr>
          <w:rFonts w:ascii="Times New Roman" w:hAnsi="Times New Roman" w:cs="Times New Roman"/>
          <w:sz w:val="28"/>
          <w:szCs w:val="28"/>
        </w:rPr>
        <w:t>С О С Т А В</w:t>
      </w:r>
      <w:proofErr w:type="gramEnd"/>
    </w:p>
    <w:p w:rsidR="00E11C2D" w:rsidRPr="00E11C2D" w:rsidRDefault="00E11C2D" w:rsidP="00E11C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C2D">
        <w:rPr>
          <w:rFonts w:ascii="Times New Roman" w:hAnsi="Times New Roman" w:cs="Times New Roman"/>
          <w:sz w:val="28"/>
          <w:szCs w:val="28"/>
        </w:rPr>
        <w:tab/>
      </w:r>
      <w:r w:rsidRPr="00E11C2D">
        <w:rPr>
          <w:rFonts w:ascii="Times New Roman" w:hAnsi="Times New Roman" w:cs="Times New Roman"/>
          <w:sz w:val="28"/>
          <w:szCs w:val="28"/>
        </w:rPr>
        <w:tab/>
        <w:t>комиссии по экономическому развитию Унечского района</w:t>
      </w:r>
    </w:p>
    <w:p w:rsidR="00E11C2D" w:rsidRPr="00E11C2D" w:rsidRDefault="00E11C2D" w:rsidP="00E11C2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1C2D" w:rsidRPr="00E11C2D" w:rsidRDefault="00E11C2D" w:rsidP="00E11C2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1C2D" w:rsidRPr="00E11C2D" w:rsidRDefault="00E11C2D" w:rsidP="00E11C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C2D">
        <w:rPr>
          <w:rFonts w:ascii="Times New Roman" w:hAnsi="Times New Roman" w:cs="Times New Roman"/>
          <w:sz w:val="28"/>
          <w:szCs w:val="28"/>
        </w:rPr>
        <w:t xml:space="preserve">Кусков Анатолий Михайлович      </w:t>
      </w:r>
      <w:r w:rsidRPr="00E11C2D">
        <w:rPr>
          <w:rFonts w:ascii="Times New Roman" w:hAnsi="Times New Roman" w:cs="Times New Roman"/>
          <w:sz w:val="28"/>
          <w:szCs w:val="28"/>
        </w:rPr>
        <w:tab/>
        <w:t>-  глава администрации Унечского района,</w:t>
      </w:r>
    </w:p>
    <w:p w:rsidR="00E11C2D" w:rsidRPr="00E11C2D" w:rsidRDefault="00E11C2D" w:rsidP="00E11C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1C2D">
        <w:rPr>
          <w:rFonts w:ascii="Times New Roman" w:hAnsi="Times New Roman" w:cs="Times New Roman"/>
          <w:sz w:val="28"/>
          <w:szCs w:val="28"/>
        </w:rPr>
        <w:tab/>
      </w:r>
      <w:r w:rsidRPr="00E11C2D">
        <w:rPr>
          <w:rFonts w:ascii="Times New Roman" w:hAnsi="Times New Roman" w:cs="Times New Roman"/>
          <w:sz w:val="28"/>
          <w:szCs w:val="28"/>
        </w:rPr>
        <w:tab/>
      </w:r>
      <w:r w:rsidRPr="00E11C2D">
        <w:rPr>
          <w:rFonts w:ascii="Times New Roman" w:hAnsi="Times New Roman" w:cs="Times New Roman"/>
          <w:sz w:val="28"/>
          <w:szCs w:val="28"/>
        </w:rPr>
        <w:tab/>
      </w:r>
      <w:r w:rsidRPr="00E11C2D">
        <w:rPr>
          <w:rFonts w:ascii="Times New Roman" w:hAnsi="Times New Roman" w:cs="Times New Roman"/>
          <w:sz w:val="28"/>
          <w:szCs w:val="28"/>
        </w:rPr>
        <w:tab/>
      </w:r>
      <w:r w:rsidRPr="00E11C2D">
        <w:rPr>
          <w:rFonts w:ascii="Times New Roman" w:hAnsi="Times New Roman" w:cs="Times New Roman"/>
          <w:sz w:val="28"/>
          <w:szCs w:val="28"/>
        </w:rPr>
        <w:tab/>
        <w:t xml:space="preserve">             председатель комиссии;</w:t>
      </w:r>
    </w:p>
    <w:p w:rsidR="00E11C2D" w:rsidRPr="00E11C2D" w:rsidRDefault="00E11C2D" w:rsidP="00E11C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C2D">
        <w:rPr>
          <w:rFonts w:ascii="Times New Roman" w:hAnsi="Times New Roman" w:cs="Times New Roman"/>
          <w:sz w:val="28"/>
          <w:szCs w:val="28"/>
        </w:rPr>
        <w:t>Таранов Федор Николаевич</w:t>
      </w:r>
      <w:r w:rsidRPr="00E11C2D">
        <w:rPr>
          <w:rFonts w:ascii="Times New Roman" w:hAnsi="Times New Roman" w:cs="Times New Roman"/>
          <w:sz w:val="28"/>
          <w:szCs w:val="28"/>
        </w:rPr>
        <w:tab/>
        <w:t xml:space="preserve">           - заместитель главы администрации района,</w:t>
      </w:r>
      <w:r w:rsidRPr="00E11C2D">
        <w:rPr>
          <w:rFonts w:ascii="Times New Roman" w:hAnsi="Times New Roman" w:cs="Times New Roman"/>
          <w:sz w:val="28"/>
          <w:szCs w:val="28"/>
        </w:rPr>
        <w:tab/>
      </w:r>
      <w:r w:rsidRPr="00E11C2D">
        <w:rPr>
          <w:rFonts w:ascii="Times New Roman" w:hAnsi="Times New Roman" w:cs="Times New Roman"/>
          <w:sz w:val="28"/>
          <w:szCs w:val="28"/>
        </w:rPr>
        <w:tab/>
      </w:r>
      <w:r w:rsidRPr="00E11C2D">
        <w:rPr>
          <w:rFonts w:ascii="Times New Roman" w:hAnsi="Times New Roman" w:cs="Times New Roman"/>
          <w:sz w:val="28"/>
          <w:szCs w:val="28"/>
        </w:rPr>
        <w:tab/>
      </w:r>
      <w:r w:rsidRPr="00E11C2D">
        <w:rPr>
          <w:rFonts w:ascii="Times New Roman" w:hAnsi="Times New Roman" w:cs="Times New Roman"/>
          <w:sz w:val="28"/>
          <w:szCs w:val="28"/>
        </w:rPr>
        <w:tab/>
      </w:r>
      <w:r w:rsidRPr="00E11C2D">
        <w:rPr>
          <w:rFonts w:ascii="Times New Roman" w:hAnsi="Times New Roman" w:cs="Times New Roman"/>
          <w:sz w:val="28"/>
          <w:szCs w:val="28"/>
        </w:rPr>
        <w:tab/>
      </w:r>
      <w:r w:rsidRPr="00E11C2D">
        <w:rPr>
          <w:rFonts w:ascii="Times New Roman" w:hAnsi="Times New Roman" w:cs="Times New Roman"/>
          <w:sz w:val="28"/>
          <w:szCs w:val="28"/>
        </w:rPr>
        <w:tab/>
        <w:t xml:space="preserve">            заместитель председателя комиссии;</w:t>
      </w:r>
    </w:p>
    <w:p w:rsidR="00E11C2D" w:rsidRPr="00E11C2D" w:rsidRDefault="00E11C2D" w:rsidP="00E11C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C2D" w:rsidRPr="00E11C2D" w:rsidRDefault="00E11C2D" w:rsidP="00E11C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C2D" w:rsidRPr="00E11C2D" w:rsidRDefault="00E11C2D" w:rsidP="00E11C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C2D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E11C2D" w:rsidRPr="00E11C2D" w:rsidRDefault="00E11C2D" w:rsidP="00E11C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E11C2D" w:rsidRPr="00E11C2D" w:rsidTr="00482ADB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E11C2D" w:rsidRPr="00E11C2D" w:rsidRDefault="00E11C2D" w:rsidP="00E11C2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C2D">
              <w:rPr>
                <w:rFonts w:ascii="Times New Roman" w:hAnsi="Times New Roman" w:cs="Times New Roman"/>
                <w:sz w:val="28"/>
                <w:szCs w:val="28"/>
              </w:rPr>
              <w:t>Шатоба</w:t>
            </w:r>
            <w:proofErr w:type="spellEnd"/>
            <w:r w:rsidRPr="00E11C2D">
              <w:rPr>
                <w:rFonts w:ascii="Times New Roman" w:hAnsi="Times New Roman" w:cs="Times New Roman"/>
                <w:sz w:val="28"/>
                <w:szCs w:val="28"/>
              </w:rPr>
              <w:t xml:space="preserve"> Максим Андреевич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E11C2D" w:rsidRPr="00E11C2D" w:rsidRDefault="00E11C2D" w:rsidP="00E11C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1C2D">
              <w:rPr>
                <w:rFonts w:ascii="Times New Roman" w:hAnsi="Times New Roman" w:cs="Times New Roman"/>
                <w:sz w:val="28"/>
                <w:szCs w:val="28"/>
              </w:rPr>
              <w:t>- заместитель главы администрации района</w:t>
            </w:r>
          </w:p>
          <w:p w:rsidR="00E11C2D" w:rsidRPr="00E11C2D" w:rsidRDefault="00E11C2D" w:rsidP="00E11C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C2D" w:rsidRPr="00E11C2D" w:rsidTr="00482ADB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E11C2D" w:rsidRPr="00E11C2D" w:rsidRDefault="00E11C2D" w:rsidP="00E11C2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C2D">
              <w:rPr>
                <w:rFonts w:ascii="Times New Roman" w:hAnsi="Times New Roman" w:cs="Times New Roman"/>
                <w:sz w:val="28"/>
                <w:szCs w:val="28"/>
              </w:rPr>
              <w:t>Саянок</w:t>
            </w:r>
            <w:proofErr w:type="spellEnd"/>
            <w:r w:rsidRPr="00E11C2D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Дмитриевна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E11C2D" w:rsidRPr="00E11C2D" w:rsidRDefault="00E11C2D" w:rsidP="00E11C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1C2D">
              <w:rPr>
                <w:rFonts w:ascii="Times New Roman" w:hAnsi="Times New Roman" w:cs="Times New Roman"/>
                <w:sz w:val="28"/>
                <w:szCs w:val="28"/>
              </w:rPr>
              <w:t>- председатель комитета по управлению муниципальным имуществом Унечского района</w:t>
            </w:r>
          </w:p>
          <w:p w:rsidR="00E11C2D" w:rsidRPr="00E11C2D" w:rsidRDefault="00E11C2D" w:rsidP="00E11C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C2D" w:rsidRPr="00E11C2D" w:rsidTr="00482ADB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E11C2D" w:rsidRPr="00E11C2D" w:rsidRDefault="00E11C2D" w:rsidP="00E11C2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C2D">
              <w:rPr>
                <w:rFonts w:ascii="Times New Roman" w:hAnsi="Times New Roman" w:cs="Times New Roman"/>
                <w:sz w:val="28"/>
                <w:szCs w:val="28"/>
              </w:rPr>
              <w:t>Варламов Эдуард Сергеевич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E11C2D" w:rsidRPr="00E11C2D" w:rsidRDefault="00E11C2D" w:rsidP="00E11C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1C2D"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жилищно-коммунальному и дорожному хозяйству</w:t>
            </w:r>
          </w:p>
          <w:p w:rsidR="00E11C2D" w:rsidRPr="00E11C2D" w:rsidRDefault="00E11C2D" w:rsidP="00E11C2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C2D" w:rsidRPr="00E11C2D" w:rsidTr="00482ADB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E11C2D" w:rsidRPr="00E11C2D" w:rsidRDefault="00E11C2D" w:rsidP="00E11C2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C2D">
              <w:rPr>
                <w:rFonts w:ascii="Times New Roman" w:hAnsi="Times New Roman" w:cs="Times New Roman"/>
                <w:sz w:val="28"/>
                <w:szCs w:val="28"/>
              </w:rPr>
              <w:t>Рыбальченко Алла Владимировна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E11C2D" w:rsidRPr="00E11C2D" w:rsidRDefault="00E11C2D" w:rsidP="00E11C2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C2D">
              <w:rPr>
                <w:rFonts w:ascii="Times New Roman" w:hAnsi="Times New Roman" w:cs="Times New Roman"/>
                <w:sz w:val="28"/>
                <w:szCs w:val="28"/>
              </w:rPr>
              <w:t>- отдел по строительству и архитектуре</w:t>
            </w:r>
          </w:p>
          <w:p w:rsidR="00E11C2D" w:rsidRPr="00E11C2D" w:rsidRDefault="00E11C2D" w:rsidP="00E11C2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C2D" w:rsidRPr="00E11C2D" w:rsidTr="00482ADB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E11C2D" w:rsidRPr="00E11C2D" w:rsidRDefault="00E11C2D" w:rsidP="00E11C2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C2D">
              <w:rPr>
                <w:rFonts w:ascii="Times New Roman" w:hAnsi="Times New Roman" w:cs="Times New Roman"/>
                <w:sz w:val="28"/>
                <w:szCs w:val="28"/>
              </w:rPr>
              <w:t>Ланько</w:t>
            </w:r>
            <w:proofErr w:type="spellEnd"/>
            <w:r w:rsidRPr="00E11C2D">
              <w:rPr>
                <w:rFonts w:ascii="Times New Roman" w:hAnsi="Times New Roman" w:cs="Times New Roman"/>
                <w:sz w:val="28"/>
                <w:szCs w:val="28"/>
              </w:rPr>
              <w:t xml:space="preserve"> Елена Викторовна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E11C2D" w:rsidRPr="00E11C2D" w:rsidRDefault="00E11C2D" w:rsidP="00E11C2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C2D"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благоустройству и экологии</w:t>
            </w:r>
          </w:p>
          <w:p w:rsidR="00E11C2D" w:rsidRPr="00E11C2D" w:rsidRDefault="00E11C2D" w:rsidP="00E11C2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C2D" w:rsidRPr="00E11C2D" w:rsidTr="00482ADB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E11C2D" w:rsidRPr="00E11C2D" w:rsidRDefault="00E11C2D" w:rsidP="00E11C2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C2D">
              <w:rPr>
                <w:rFonts w:ascii="Times New Roman" w:hAnsi="Times New Roman" w:cs="Times New Roman"/>
                <w:sz w:val="28"/>
                <w:szCs w:val="28"/>
              </w:rPr>
              <w:t>Морозов Владимир Иванович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E11C2D" w:rsidRPr="00E11C2D" w:rsidRDefault="00E11C2D" w:rsidP="00E11C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1C2D">
              <w:rPr>
                <w:rFonts w:ascii="Times New Roman" w:hAnsi="Times New Roman" w:cs="Times New Roman"/>
                <w:sz w:val="28"/>
                <w:szCs w:val="28"/>
              </w:rPr>
              <w:t>- начальник ГКУ Брянской области «</w:t>
            </w:r>
            <w:proofErr w:type="spellStart"/>
            <w:r w:rsidRPr="00E11C2D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E11C2D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сельского хозяйства» (по согласованию)</w:t>
            </w:r>
          </w:p>
          <w:p w:rsidR="00E11C2D" w:rsidRPr="00E11C2D" w:rsidRDefault="00E11C2D" w:rsidP="00E11C2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C2D" w:rsidRPr="00E11C2D" w:rsidTr="00482ADB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E11C2D" w:rsidRPr="00E11C2D" w:rsidRDefault="00E11C2D" w:rsidP="00E11C2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C2D">
              <w:rPr>
                <w:rFonts w:ascii="Times New Roman" w:hAnsi="Times New Roman" w:cs="Times New Roman"/>
                <w:sz w:val="28"/>
                <w:szCs w:val="28"/>
              </w:rPr>
              <w:t>Дроздова Оксана Николаевна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E11C2D" w:rsidRPr="00E11C2D" w:rsidRDefault="00E11C2D" w:rsidP="00E11C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1C2D">
              <w:rPr>
                <w:rFonts w:ascii="Times New Roman" w:hAnsi="Times New Roman" w:cs="Times New Roman"/>
                <w:sz w:val="28"/>
                <w:szCs w:val="28"/>
              </w:rPr>
              <w:t>- директор ГКУ «ЦЗН Унечского района» (по согласованию)</w:t>
            </w:r>
          </w:p>
          <w:p w:rsidR="00E11C2D" w:rsidRPr="00E11C2D" w:rsidRDefault="00E11C2D" w:rsidP="00E11C2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C2D" w:rsidRPr="00E11C2D" w:rsidTr="00482ADB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E11C2D" w:rsidRPr="00E11C2D" w:rsidRDefault="00E11C2D" w:rsidP="00E11C2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C2D">
              <w:rPr>
                <w:rFonts w:ascii="Times New Roman" w:hAnsi="Times New Roman" w:cs="Times New Roman"/>
                <w:sz w:val="28"/>
                <w:szCs w:val="28"/>
              </w:rPr>
              <w:t>Пилипушко</w:t>
            </w:r>
            <w:proofErr w:type="spellEnd"/>
            <w:r w:rsidRPr="00E11C2D">
              <w:rPr>
                <w:rFonts w:ascii="Times New Roman" w:hAnsi="Times New Roman" w:cs="Times New Roman"/>
                <w:sz w:val="28"/>
                <w:szCs w:val="28"/>
              </w:rPr>
              <w:t xml:space="preserve"> Оксана Алексеевна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E11C2D" w:rsidRPr="00E11C2D" w:rsidRDefault="00E11C2D" w:rsidP="00E11C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1C2D">
              <w:rPr>
                <w:rFonts w:ascii="Times New Roman" w:hAnsi="Times New Roman" w:cs="Times New Roman"/>
                <w:sz w:val="28"/>
                <w:szCs w:val="28"/>
              </w:rPr>
              <w:t>- ведущий специалист сектора по экономическому анализу и прогнозированию, секретарь комиссии</w:t>
            </w:r>
          </w:p>
        </w:tc>
      </w:tr>
    </w:tbl>
    <w:p w:rsidR="00156507" w:rsidRDefault="00156507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E77C47" w:rsidRDefault="00E77C47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sectPr w:rsidR="00E77C47" w:rsidSect="00DA003A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007DE"/>
    <w:multiLevelType w:val="hybridMultilevel"/>
    <w:tmpl w:val="F24E3A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0C62D11"/>
    <w:multiLevelType w:val="hybridMultilevel"/>
    <w:tmpl w:val="079E9AEC"/>
    <w:lvl w:ilvl="0" w:tplc="E446F2A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8038E3"/>
    <w:multiLevelType w:val="hybridMultilevel"/>
    <w:tmpl w:val="9858D6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D5017E"/>
    <w:multiLevelType w:val="hybridMultilevel"/>
    <w:tmpl w:val="F7B21D88"/>
    <w:lvl w:ilvl="0" w:tplc="0419000F">
      <w:start w:val="1"/>
      <w:numFmt w:val="decimal"/>
      <w:lvlText w:val="%1."/>
      <w:lvlJc w:val="left"/>
      <w:pPr>
        <w:tabs>
          <w:tab w:val="num" w:pos="1569"/>
        </w:tabs>
        <w:ind w:left="15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89"/>
        </w:tabs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9"/>
        </w:tabs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9"/>
        </w:tabs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9"/>
        </w:tabs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9"/>
        </w:tabs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9"/>
        </w:tabs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9"/>
        </w:tabs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9"/>
        </w:tabs>
        <w:ind w:left="7329" w:hanging="180"/>
      </w:pPr>
    </w:lvl>
  </w:abstractNum>
  <w:abstractNum w:abstractNumId="4">
    <w:nsid w:val="3DD85B3F"/>
    <w:multiLevelType w:val="hybridMultilevel"/>
    <w:tmpl w:val="E72C43AE"/>
    <w:lvl w:ilvl="0" w:tplc="0419000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D536C9"/>
    <w:multiLevelType w:val="hybridMultilevel"/>
    <w:tmpl w:val="EE9C5B72"/>
    <w:lvl w:ilvl="0" w:tplc="DB2EFBF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9C64CFF"/>
    <w:multiLevelType w:val="hybridMultilevel"/>
    <w:tmpl w:val="0ECA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4979A2"/>
    <w:multiLevelType w:val="hybridMultilevel"/>
    <w:tmpl w:val="CD98C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C5923"/>
    <w:multiLevelType w:val="hybridMultilevel"/>
    <w:tmpl w:val="E7AE9FE6"/>
    <w:lvl w:ilvl="0" w:tplc="B0E27946">
      <w:start w:val="4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drawingGridHorizontalSpacing w:val="171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6F211B"/>
    <w:rsid w:val="0000779B"/>
    <w:rsid w:val="00012193"/>
    <w:rsid w:val="00030415"/>
    <w:rsid w:val="00044E3B"/>
    <w:rsid w:val="000520F1"/>
    <w:rsid w:val="00057C96"/>
    <w:rsid w:val="000609D9"/>
    <w:rsid w:val="000626AD"/>
    <w:rsid w:val="00063E0A"/>
    <w:rsid w:val="00065B11"/>
    <w:rsid w:val="00065B9D"/>
    <w:rsid w:val="00066706"/>
    <w:rsid w:val="000716DF"/>
    <w:rsid w:val="00076FFA"/>
    <w:rsid w:val="00083890"/>
    <w:rsid w:val="000941F3"/>
    <w:rsid w:val="000958BC"/>
    <w:rsid w:val="000A2540"/>
    <w:rsid w:val="000A283A"/>
    <w:rsid w:val="000A7826"/>
    <w:rsid w:val="000B3BC7"/>
    <w:rsid w:val="000C2A7F"/>
    <w:rsid w:val="000C36B6"/>
    <w:rsid w:val="000C3786"/>
    <w:rsid w:val="000E2586"/>
    <w:rsid w:val="000E664B"/>
    <w:rsid w:val="000F08AC"/>
    <w:rsid w:val="000F5453"/>
    <w:rsid w:val="00101BED"/>
    <w:rsid w:val="00102C37"/>
    <w:rsid w:val="001049FC"/>
    <w:rsid w:val="00107A78"/>
    <w:rsid w:val="00113C27"/>
    <w:rsid w:val="00120F11"/>
    <w:rsid w:val="00124232"/>
    <w:rsid w:val="00124285"/>
    <w:rsid w:val="0012451F"/>
    <w:rsid w:val="00124EA8"/>
    <w:rsid w:val="00135487"/>
    <w:rsid w:val="00141AC8"/>
    <w:rsid w:val="00143F93"/>
    <w:rsid w:val="0015116E"/>
    <w:rsid w:val="001546E0"/>
    <w:rsid w:val="00154E68"/>
    <w:rsid w:val="0015557C"/>
    <w:rsid w:val="00155B60"/>
    <w:rsid w:val="00156507"/>
    <w:rsid w:val="00173DEF"/>
    <w:rsid w:val="00185FE1"/>
    <w:rsid w:val="00191444"/>
    <w:rsid w:val="001A4F8B"/>
    <w:rsid w:val="001B027F"/>
    <w:rsid w:val="001C1CDA"/>
    <w:rsid w:val="001D1048"/>
    <w:rsid w:val="001D374F"/>
    <w:rsid w:val="001D723B"/>
    <w:rsid w:val="001E230F"/>
    <w:rsid w:val="001F0B35"/>
    <w:rsid w:val="001F3F3D"/>
    <w:rsid w:val="001F68FC"/>
    <w:rsid w:val="00210BC5"/>
    <w:rsid w:val="00211D31"/>
    <w:rsid w:val="002170A2"/>
    <w:rsid w:val="00220580"/>
    <w:rsid w:val="002258F7"/>
    <w:rsid w:val="002340C3"/>
    <w:rsid w:val="00243869"/>
    <w:rsid w:val="00246F02"/>
    <w:rsid w:val="00252C37"/>
    <w:rsid w:val="00252DEB"/>
    <w:rsid w:val="0025529A"/>
    <w:rsid w:val="002577F2"/>
    <w:rsid w:val="00257F02"/>
    <w:rsid w:val="00277566"/>
    <w:rsid w:val="0028240F"/>
    <w:rsid w:val="00284AB5"/>
    <w:rsid w:val="00286B2B"/>
    <w:rsid w:val="00292CC7"/>
    <w:rsid w:val="00293BB5"/>
    <w:rsid w:val="002949A2"/>
    <w:rsid w:val="00295659"/>
    <w:rsid w:val="002C1443"/>
    <w:rsid w:val="002C6E27"/>
    <w:rsid w:val="002F19EC"/>
    <w:rsid w:val="002F5BA1"/>
    <w:rsid w:val="002F616A"/>
    <w:rsid w:val="00302C2F"/>
    <w:rsid w:val="00302EDA"/>
    <w:rsid w:val="00306315"/>
    <w:rsid w:val="003108F7"/>
    <w:rsid w:val="00315FDC"/>
    <w:rsid w:val="00317AC0"/>
    <w:rsid w:val="00321489"/>
    <w:rsid w:val="00325163"/>
    <w:rsid w:val="00325A92"/>
    <w:rsid w:val="00325FAB"/>
    <w:rsid w:val="00330282"/>
    <w:rsid w:val="00344B1A"/>
    <w:rsid w:val="00346A4B"/>
    <w:rsid w:val="003556DF"/>
    <w:rsid w:val="00357886"/>
    <w:rsid w:val="00364DB5"/>
    <w:rsid w:val="00370AD3"/>
    <w:rsid w:val="00387DB1"/>
    <w:rsid w:val="00392BA0"/>
    <w:rsid w:val="00392D44"/>
    <w:rsid w:val="003935A5"/>
    <w:rsid w:val="003B0BA4"/>
    <w:rsid w:val="003B279C"/>
    <w:rsid w:val="003B48B5"/>
    <w:rsid w:val="003C0D70"/>
    <w:rsid w:val="003C631D"/>
    <w:rsid w:val="003C6957"/>
    <w:rsid w:val="003D1770"/>
    <w:rsid w:val="003D1FAF"/>
    <w:rsid w:val="003E3553"/>
    <w:rsid w:val="003E6E8A"/>
    <w:rsid w:val="003F24E8"/>
    <w:rsid w:val="003F4966"/>
    <w:rsid w:val="003F568C"/>
    <w:rsid w:val="004020BB"/>
    <w:rsid w:val="0040713B"/>
    <w:rsid w:val="0040759E"/>
    <w:rsid w:val="0041241D"/>
    <w:rsid w:val="0041628D"/>
    <w:rsid w:val="00427240"/>
    <w:rsid w:val="0042752F"/>
    <w:rsid w:val="00430091"/>
    <w:rsid w:val="00440DA9"/>
    <w:rsid w:val="004415BC"/>
    <w:rsid w:val="00442230"/>
    <w:rsid w:val="00446032"/>
    <w:rsid w:val="00465D89"/>
    <w:rsid w:val="0046680D"/>
    <w:rsid w:val="00467CD6"/>
    <w:rsid w:val="00470609"/>
    <w:rsid w:val="00470CE3"/>
    <w:rsid w:val="00474A39"/>
    <w:rsid w:val="00482736"/>
    <w:rsid w:val="00482A20"/>
    <w:rsid w:val="004839DF"/>
    <w:rsid w:val="004A0FB2"/>
    <w:rsid w:val="004A2260"/>
    <w:rsid w:val="004A408D"/>
    <w:rsid w:val="004A6D42"/>
    <w:rsid w:val="004A775A"/>
    <w:rsid w:val="004B451F"/>
    <w:rsid w:val="004B5F10"/>
    <w:rsid w:val="004D6382"/>
    <w:rsid w:val="0050317D"/>
    <w:rsid w:val="005107C0"/>
    <w:rsid w:val="00511B62"/>
    <w:rsid w:val="00512632"/>
    <w:rsid w:val="005241B2"/>
    <w:rsid w:val="00546888"/>
    <w:rsid w:val="00546C52"/>
    <w:rsid w:val="00570585"/>
    <w:rsid w:val="00572C42"/>
    <w:rsid w:val="005767F4"/>
    <w:rsid w:val="00581A13"/>
    <w:rsid w:val="00583EE7"/>
    <w:rsid w:val="005856AA"/>
    <w:rsid w:val="00593152"/>
    <w:rsid w:val="00593D83"/>
    <w:rsid w:val="00596709"/>
    <w:rsid w:val="005A0A4F"/>
    <w:rsid w:val="005A785F"/>
    <w:rsid w:val="005B31FF"/>
    <w:rsid w:val="005C1986"/>
    <w:rsid w:val="005C609F"/>
    <w:rsid w:val="005D21A3"/>
    <w:rsid w:val="005D38E0"/>
    <w:rsid w:val="005F433C"/>
    <w:rsid w:val="005F4951"/>
    <w:rsid w:val="005F59F8"/>
    <w:rsid w:val="005F6DD9"/>
    <w:rsid w:val="00600529"/>
    <w:rsid w:val="006103DD"/>
    <w:rsid w:val="00610C4F"/>
    <w:rsid w:val="00617FAA"/>
    <w:rsid w:val="006231F7"/>
    <w:rsid w:val="006268C9"/>
    <w:rsid w:val="006273D9"/>
    <w:rsid w:val="00630512"/>
    <w:rsid w:val="00634DBF"/>
    <w:rsid w:val="006363A8"/>
    <w:rsid w:val="0063712C"/>
    <w:rsid w:val="00645CE0"/>
    <w:rsid w:val="0066128F"/>
    <w:rsid w:val="00667041"/>
    <w:rsid w:val="006736E3"/>
    <w:rsid w:val="00674694"/>
    <w:rsid w:val="006755EC"/>
    <w:rsid w:val="00675CB3"/>
    <w:rsid w:val="00677851"/>
    <w:rsid w:val="00680247"/>
    <w:rsid w:val="006803E0"/>
    <w:rsid w:val="00687918"/>
    <w:rsid w:val="00697F4A"/>
    <w:rsid w:val="006D20B6"/>
    <w:rsid w:val="006D44DB"/>
    <w:rsid w:val="006D5171"/>
    <w:rsid w:val="006D6F7C"/>
    <w:rsid w:val="006D7006"/>
    <w:rsid w:val="006D7435"/>
    <w:rsid w:val="006E38CD"/>
    <w:rsid w:val="006E68AF"/>
    <w:rsid w:val="006F170E"/>
    <w:rsid w:val="006F1FD3"/>
    <w:rsid w:val="006F211B"/>
    <w:rsid w:val="006F2911"/>
    <w:rsid w:val="00711CC0"/>
    <w:rsid w:val="00712CB3"/>
    <w:rsid w:val="0071526E"/>
    <w:rsid w:val="00715E3E"/>
    <w:rsid w:val="00716C96"/>
    <w:rsid w:val="00717BEA"/>
    <w:rsid w:val="0072567E"/>
    <w:rsid w:val="007313FA"/>
    <w:rsid w:val="00735296"/>
    <w:rsid w:val="007454DA"/>
    <w:rsid w:val="00745DE0"/>
    <w:rsid w:val="007477EE"/>
    <w:rsid w:val="00751131"/>
    <w:rsid w:val="007538E9"/>
    <w:rsid w:val="007548CD"/>
    <w:rsid w:val="007573BF"/>
    <w:rsid w:val="0076089C"/>
    <w:rsid w:val="00765477"/>
    <w:rsid w:val="00766C5B"/>
    <w:rsid w:val="00775FF9"/>
    <w:rsid w:val="00782B9A"/>
    <w:rsid w:val="007871B1"/>
    <w:rsid w:val="0079127C"/>
    <w:rsid w:val="00792356"/>
    <w:rsid w:val="007924FB"/>
    <w:rsid w:val="00792D43"/>
    <w:rsid w:val="00792EEA"/>
    <w:rsid w:val="007A220B"/>
    <w:rsid w:val="007A3126"/>
    <w:rsid w:val="007C32E8"/>
    <w:rsid w:val="007C58CA"/>
    <w:rsid w:val="007C7639"/>
    <w:rsid w:val="007D68F2"/>
    <w:rsid w:val="007F6C6F"/>
    <w:rsid w:val="007F7169"/>
    <w:rsid w:val="007F7D82"/>
    <w:rsid w:val="0080325D"/>
    <w:rsid w:val="00806114"/>
    <w:rsid w:val="00814354"/>
    <w:rsid w:val="00834BD9"/>
    <w:rsid w:val="00835A26"/>
    <w:rsid w:val="00840B98"/>
    <w:rsid w:val="00845124"/>
    <w:rsid w:val="00861487"/>
    <w:rsid w:val="008633D7"/>
    <w:rsid w:val="0086377D"/>
    <w:rsid w:val="00872A2D"/>
    <w:rsid w:val="00874E0E"/>
    <w:rsid w:val="008771C3"/>
    <w:rsid w:val="00884A55"/>
    <w:rsid w:val="00894CE0"/>
    <w:rsid w:val="00895FC4"/>
    <w:rsid w:val="00896CEE"/>
    <w:rsid w:val="008A41A5"/>
    <w:rsid w:val="008B06F4"/>
    <w:rsid w:val="008B37C4"/>
    <w:rsid w:val="008B38AC"/>
    <w:rsid w:val="008B6BA2"/>
    <w:rsid w:val="008B7827"/>
    <w:rsid w:val="008C3ADA"/>
    <w:rsid w:val="008D76BA"/>
    <w:rsid w:val="008E083E"/>
    <w:rsid w:val="008E12F7"/>
    <w:rsid w:val="008E2D21"/>
    <w:rsid w:val="008E72D7"/>
    <w:rsid w:val="008F58A8"/>
    <w:rsid w:val="008F617E"/>
    <w:rsid w:val="00900375"/>
    <w:rsid w:val="00903C80"/>
    <w:rsid w:val="0090638A"/>
    <w:rsid w:val="009074E8"/>
    <w:rsid w:val="00913843"/>
    <w:rsid w:val="00923BC4"/>
    <w:rsid w:val="00926A06"/>
    <w:rsid w:val="0092723F"/>
    <w:rsid w:val="00941103"/>
    <w:rsid w:val="00947E01"/>
    <w:rsid w:val="00953EDA"/>
    <w:rsid w:val="009572BE"/>
    <w:rsid w:val="00960B45"/>
    <w:rsid w:val="00961677"/>
    <w:rsid w:val="00961704"/>
    <w:rsid w:val="00963EA9"/>
    <w:rsid w:val="0098405D"/>
    <w:rsid w:val="00984DDC"/>
    <w:rsid w:val="00990665"/>
    <w:rsid w:val="009918D5"/>
    <w:rsid w:val="00992EC2"/>
    <w:rsid w:val="009A288B"/>
    <w:rsid w:val="009B35C7"/>
    <w:rsid w:val="009C4812"/>
    <w:rsid w:val="009C7A0E"/>
    <w:rsid w:val="009D323A"/>
    <w:rsid w:val="009D7DD9"/>
    <w:rsid w:val="009E0863"/>
    <w:rsid w:val="009F039A"/>
    <w:rsid w:val="009F34EC"/>
    <w:rsid w:val="00A04349"/>
    <w:rsid w:val="00A06128"/>
    <w:rsid w:val="00A1156C"/>
    <w:rsid w:val="00A20273"/>
    <w:rsid w:val="00A268A3"/>
    <w:rsid w:val="00A34742"/>
    <w:rsid w:val="00A34AF8"/>
    <w:rsid w:val="00A409D0"/>
    <w:rsid w:val="00A437B3"/>
    <w:rsid w:val="00A5675A"/>
    <w:rsid w:val="00A61BE5"/>
    <w:rsid w:val="00A624C5"/>
    <w:rsid w:val="00A64CB0"/>
    <w:rsid w:val="00A76964"/>
    <w:rsid w:val="00A82D46"/>
    <w:rsid w:val="00A83ADE"/>
    <w:rsid w:val="00A8411C"/>
    <w:rsid w:val="00A85591"/>
    <w:rsid w:val="00A86441"/>
    <w:rsid w:val="00AA109F"/>
    <w:rsid w:val="00AA1A57"/>
    <w:rsid w:val="00AA477F"/>
    <w:rsid w:val="00AA4EFD"/>
    <w:rsid w:val="00AA6F01"/>
    <w:rsid w:val="00AB114E"/>
    <w:rsid w:val="00AB1A41"/>
    <w:rsid w:val="00AB256C"/>
    <w:rsid w:val="00AB2BF3"/>
    <w:rsid w:val="00AC7418"/>
    <w:rsid w:val="00AD052B"/>
    <w:rsid w:val="00AE0A51"/>
    <w:rsid w:val="00AE241E"/>
    <w:rsid w:val="00AE602E"/>
    <w:rsid w:val="00AF21DE"/>
    <w:rsid w:val="00AF550A"/>
    <w:rsid w:val="00AF586B"/>
    <w:rsid w:val="00B05626"/>
    <w:rsid w:val="00B066AA"/>
    <w:rsid w:val="00B0731E"/>
    <w:rsid w:val="00B12853"/>
    <w:rsid w:val="00B12D0E"/>
    <w:rsid w:val="00B210A9"/>
    <w:rsid w:val="00B2142B"/>
    <w:rsid w:val="00B24FCE"/>
    <w:rsid w:val="00B25B60"/>
    <w:rsid w:val="00B2607D"/>
    <w:rsid w:val="00B3119C"/>
    <w:rsid w:val="00B423D6"/>
    <w:rsid w:val="00B47464"/>
    <w:rsid w:val="00B5294C"/>
    <w:rsid w:val="00B54F2D"/>
    <w:rsid w:val="00B56FF8"/>
    <w:rsid w:val="00B671FC"/>
    <w:rsid w:val="00B746F6"/>
    <w:rsid w:val="00B74A8B"/>
    <w:rsid w:val="00B75E3B"/>
    <w:rsid w:val="00B95B51"/>
    <w:rsid w:val="00B96A54"/>
    <w:rsid w:val="00B97D86"/>
    <w:rsid w:val="00BB2559"/>
    <w:rsid w:val="00BB68C7"/>
    <w:rsid w:val="00BC608D"/>
    <w:rsid w:val="00BD126E"/>
    <w:rsid w:val="00BD386A"/>
    <w:rsid w:val="00BD3BEE"/>
    <w:rsid w:val="00BD6AE1"/>
    <w:rsid w:val="00BE321B"/>
    <w:rsid w:val="00BF2374"/>
    <w:rsid w:val="00BF3DD0"/>
    <w:rsid w:val="00BF433B"/>
    <w:rsid w:val="00BF48EA"/>
    <w:rsid w:val="00BF4CAC"/>
    <w:rsid w:val="00BF792D"/>
    <w:rsid w:val="00C03B92"/>
    <w:rsid w:val="00C059DC"/>
    <w:rsid w:val="00C20398"/>
    <w:rsid w:val="00C20CC4"/>
    <w:rsid w:val="00C313CF"/>
    <w:rsid w:val="00C329A8"/>
    <w:rsid w:val="00C33FD1"/>
    <w:rsid w:val="00C41946"/>
    <w:rsid w:val="00C57076"/>
    <w:rsid w:val="00C57513"/>
    <w:rsid w:val="00C60566"/>
    <w:rsid w:val="00C7405E"/>
    <w:rsid w:val="00C7437F"/>
    <w:rsid w:val="00C80B21"/>
    <w:rsid w:val="00C81F35"/>
    <w:rsid w:val="00C90B65"/>
    <w:rsid w:val="00C959C9"/>
    <w:rsid w:val="00CA57D5"/>
    <w:rsid w:val="00CB46AD"/>
    <w:rsid w:val="00CC0D0E"/>
    <w:rsid w:val="00CC2476"/>
    <w:rsid w:val="00CC3846"/>
    <w:rsid w:val="00CD0D41"/>
    <w:rsid w:val="00CD0F92"/>
    <w:rsid w:val="00CD629E"/>
    <w:rsid w:val="00CE022C"/>
    <w:rsid w:val="00CE573F"/>
    <w:rsid w:val="00CE5D68"/>
    <w:rsid w:val="00CF1C29"/>
    <w:rsid w:val="00CF2CDD"/>
    <w:rsid w:val="00CF44A2"/>
    <w:rsid w:val="00CF5D1B"/>
    <w:rsid w:val="00D04370"/>
    <w:rsid w:val="00D06E18"/>
    <w:rsid w:val="00D15B8D"/>
    <w:rsid w:val="00D220CC"/>
    <w:rsid w:val="00D24C60"/>
    <w:rsid w:val="00D24C69"/>
    <w:rsid w:val="00D27E12"/>
    <w:rsid w:val="00D33126"/>
    <w:rsid w:val="00D33DC4"/>
    <w:rsid w:val="00D34329"/>
    <w:rsid w:val="00D35291"/>
    <w:rsid w:val="00D748E2"/>
    <w:rsid w:val="00D757C3"/>
    <w:rsid w:val="00D84476"/>
    <w:rsid w:val="00D86BD5"/>
    <w:rsid w:val="00D91EE0"/>
    <w:rsid w:val="00DA003A"/>
    <w:rsid w:val="00DA4E84"/>
    <w:rsid w:val="00DA5613"/>
    <w:rsid w:val="00DC24F6"/>
    <w:rsid w:val="00DC41D0"/>
    <w:rsid w:val="00DC451E"/>
    <w:rsid w:val="00DD3643"/>
    <w:rsid w:val="00DD6AC3"/>
    <w:rsid w:val="00DE69BA"/>
    <w:rsid w:val="00DF05AF"/>
    <w:rsid w:val="00DF628B"/>
    <w:rsid w:val="00DF7956"/>
    <w:rsid w:val="00E11C2D"/>
    <w:rsid w:val="00E176AB"/>
    <w:rsid w:val="00E214CF"/>
    <w:rsid w:val="00E243F8"/>
    <w:rsid w:val="00E249EA"/>
    <w:rsid w:val="00E354E3"/>
    <w:rsid w:val="00E36743"/>
    <w:rsid w:val="00E40A62"/>
    <w:rsid w:val="00E415B3"/>
    <w:rsid w:val="00E4168E"/>
    <w:rsid w:val="00E422C3"/>
    <w:rsid w:val="00E437ED"/>
    <w:rsid w:val="00E43827"/>
    <w:rsid w:val="00E4662B"/>
    <w:rsid w:val="00E507D2"/>
    <w:rsid w:val="00E53B42"/>
    <w:rsid w:val="00E54C39"/>
    <w:rsid w:val="00E63F6F"/>
    <w:rsid w:val="00E708E8"/>
    <w:rsid w:val="00E70F87"/>
    <w:rsid w:val="00E71685"/>
    <w:rsid w:val="00E74FEA"/>
    <w:rsid w:val="00E75E8D"/>
    <w:rsid w:val="00E77C47"/>
    <w:rsid w:val="00E822F4"/>
    <w:rsid w:val="00E82985"/>
    <w:rsid w:val="00E85AAC"/>
    <w:rsid w:val="00E973FB"/>
    <w:rsid w:val="00EA71BA"/>
    <w:rsid w:val="00EB56CF"/>
    <w:rsid w:val="00EC39A7"/>
    <w:rsid w:val="00EC4556"/>
    <w:rsid w:val="00EC6395"/>
    <w:rsid w:val="00ED59FE"/>
    <w:rsid w:val="00EE0F18"/>
    <w:rsid w:val="00EF725D"/>
    <w:rsid w:val="00F004E0"/>
    <w:rsid w:val="00F114A9"/>
    <w:rsid w:val="00F15233"/>
    <w:rsid w:val="00F15B9D"/>
    <w:rsid w:val="00F16C0B"/>
    <w:rsid w:val="00F24F00"/>
    <w:rsid w:val="00F326F4"/>
    <w:rsid w:val="00F36CDF"/>
    <w:rsid w:val="00F54ED1"/>
    <w:rsid w:val="00F60BA2"/>
    <w:rsid w:val="00F6661C"/>
    <w:rsid w:val="00F70859"/>
    <w:rsid w:val="00F71F5B"/>
    <w:rsid w:val="00F7631E"/>
    <w:rsid w:val="00F770EC"/>
    <w:rsid w:val="00F8038C"/>
    <w:rsid w:val="00F803AD"/>
    <w:rsid w:val="00F818F6"/>
    <w:rsid w:val="00F8206A"/>
    <w:rsid w:val="00F852E4"/>
    <w:rsid w:val="00F91EA4"/>
    <w:rsid w:val="00FA0C79"/>
    <w:rsid w:val="00FA5943"/>
    <w:rsid w:val="00FA676D"/>
    <w:rsid w:val="00FB2394"/>
    <w:rsid w:val="00FB2511"/>
    <w:rsid w:val="00FB78BD"/>
    <w:rsid w:val="00FC3D29"/>
    <w:rsid w:val="00FC6068"/>
    <w:rsid w:val="00FC7F1C"/>
    <w:rsid w:val="00FD6C51"/>
    <w:rsid w:val="00FE7486"/>
    <w:rsid w:val="00FF01AF"/>
    <w:rsid w:val="00FF5EF7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41D0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C41D0"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link w:val="a5"/>
    <w:qFormat/>
    <w:rsid w:val="00DC41D0"/>
    <w:pPr>
      <w:jc w:val="center"/>
    </w:pPr>
    <w:rPr>
      <w:rFonts w:ascii="Arial Narrow" w:hAnsi="Arial Narrow" w:cs="Times New Roman"/>
      <w:sz w:val="36"/>
    </w:rPr>
  </w:style>
  <w:style w:type="paragraph" w:styleId="a6">
    <w:name w:val="Body Text"/>
    <w:basedOn w:val="a"/>
    <w:rsid w:val="00DC41D0"/>
    <w:pPr>
      <w:jc w:val="center"/>
    </w:pPr>
    <w:rPr>
      <w:rFonts w:ascii="Arial Narrow" w:hAnsi="Arial Narrow"/>
      <w:caps/>
      <w:sz w:val="40"/>
    </w:rPr>
  </w:style>
  <w:style w:type="table" w:styleId="a7">
    <w:name w:val="Table Grid"/>
    <w:basedOn w:val="a1"/>
    <w:rsid w:val="00B214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667041"/>
    <w:pPr>
      <w:jc w:val="both"/>
    </w:pPr>
  </w:style>
  <w:style w:type="paragraph" w:customStyle="1" w:styleId="a8">
    <w:name w:val="Знак"/>
    <w:basedOn w:val="a"/>
    <w:rsid w:val="0066704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8B38AC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913843"/>
    <w:rPr>
      <w:rFonts w:ascii="Tahoma" w:hAnsi="Tahoma" w:cs="Tahoma"/>
      <w:sz w:val="16"/>
      <w:szCs w:val="16"/>
    </w:rPr>
  </w:style>
  <w:style w:type="character" w:customStyle="1" w:styleId="a5">
    <w:name w:val="Подзаголовок Знак"/>
    <w:link w:val="a4"/>
    <w:locked/>
    <w:rsid w:val="00B97D86"/>
    <w:rPr>
      <w:rFonts w:ascii="Arial Narrow" w:hAnsi="Arial Narrow" w:cs="Arial"/>
      <w:sz w:val="36"/>
      <w:szCs w:val="24"/>
    </w:rPr>
  </w:style>
  <w:style w:type="paragraph" w:styleId="aa">
    <w:name w:val="List Paragraph"/>
    <w:basedOn w:val="a"/>
    <w:uiPriority w:val="34"/>
    <w:qFormat/>
    <w:rsid w:val="009074E8"/>
    <w:pPr>
      <w:ind w:left="720"/>
      <w:contextualSpacing/>
    </w:pPr>
  </w:style>
  <w:style w:type="table" w:customStyle="1" w:styleId="10">
    <w:name w:val="Сетка таблицы1"/>
    <w:basedOn w:val="a1"/>
    <w:next w:val="a7"/>
    <w:uiPriority w:val="59"/>
    <w:rsid w:val="00E11C2D"/>
    <w:rPr>
      <w:rFonts w:ascii="Arial" w:eastAsia="Calibri" w:hAnsi="Arial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70;&#1088;&#1095;&#1077;&#1085;&#1082;&#1086;&#1058;&#1040;\AppData\Roaming\Microsoft\&#1064;&#1072;&#1073;&#1083;&#1086;&#1085;&#1099;\&#1056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5C194-CADC-44CA-8569-EEEA22FE2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400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Юрченко Татьяна Алексеевна</cp:lastModifiedBy>
  <cp:revision>63</cp:revision>
  <cp:lastPrinted>2019-04-08T12:30:00Z</cp:lastPrinted>
  <dcterms:created xsi:type="dcterms:W3CDTF">2017-12-07T12:19:00Z</dcterms:created>
  <dcterms:modified xsi:type="dcterms:W3CDTF">2019-06-26T09:58:00Z</dcterms:modified>
</cp:coreProperties>
</file>